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C5B" w:rsidRDefault="00940C5B" w:rsidP="00266600">
      <w:pPr>
        <w:spacing w:after="0" w:line="240" w:lineRule="auto"/>
        <w:rPr>
          <w:sz w:val="28"/>
          <w:szCs w:val="28"/>
          <w:lang w:val="uk-UA"/>
        </w:rPr>
      </w:pPr>
    </w:p>
    <w:p w:rsidR="00940C5B" w:rsidRPr="00FE2C48" w:rsidRDefault="00940C5B" w:rsidP="00FE2C48">
      <w:pPr>
        <w:spacing w:after="0" w:line="240" w:lineRule="auto"/>
        <w:jc w:val="center"/>
        <w:rPr>
          <w:sz w:val="28"/>
          <w:szCs w:val="28"/>
          <w:lang w:val="uk-UA"/>
        </w:rPr>
      </w:pPr>
      <w:r w:rsidRPr="00FE2C48">
        <w:rPr>
          <w:sz w:val="28"/>
          <w:szCs w:val="28"/>
          <w:lang w:val="uk-UA"/>
        </w:rPr>
        <w:t xml:space="preserve">Склад членів Красноріченської </w:t>
      </w:r>
      <w:r>
        <w:rPr>
          <w:sz w:val="28"/>
          <w:szCs w:val="28"/>
          <w:lang w:val="uk-UA"/>
        </w:rPr>
        <w:t xml:space="preserve">дільничної </w:t>
      </w:r>
      <w:r w:rsidRPr="00FE2C48">
        <w:rPr>
          <w:sz w:val="28"/>
          <w:szCs w:val="28"/>
          <w:lang w:val="uk-UA"/>
        </w:rPr>
        <w:t>виборчої комісії №440148</w:t>
      </w:r>
    </w:p>
    <w:p w:rsidR="00940C5B" w:rsidRDefault="00940C5B" w:rsidP="00901298">
      <w:pPr>
        <w:spacing w:after="0" w:line="240" w:lineRule="auto"/>
        <w:jc w:val="center"/>
        <w:rPr>
          <w:sz w:val="28"/>
          <w:szCs w:val="28"/>
          <w:lang w:val="uk-UA"/>
        </w:rPr>
      </w:pPr>
      <w:r w:rsidRPr="00FE2C48">
        <w:rPr>
          <w:sz w:val="28"/>
          <w:szCs w:val="28"/>
          <w:lang w:val="uk-UA"/>
        </w:rPr>
        <w:t>(Красноріченський Будинок культури)</w:t>
      </w:r>
    </w:p>
    <w:p w:rsidR="00940C5B" w:rsidRDefault="00940C5B" w:rsidP="00901298">
      <w:pPr>
        <w:spacing w:after="0" w:line="240" w:lineRule="auto"/>
        <w:jc w:val="center"/>
        <w:rPr>
          <w:sz w:val="28"/>
          <w:szCs w:val="28"/>
          <w:lang w:val="uk-UA"/>
        </w:rPr>
      </w:pPr>
    </w:p>
    <w:tbl>
      <w:tblPr>
        <w:tblW w:w="1401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33"/>
        <w:gridCol w:w="4459"/>
        <w:gridCol w:w="3874"/>
        <w:gridCol w:w="4651"/>
      </w:tblGrid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П.І.П.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Посада в ДВК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Суб’єкт подання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7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Жихор Тетяна Іванівна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Голова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Білянська Аліна Віталіївна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Заступник голови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в депутати Красноріченської СОТГ Байку Олександр Сергійович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Шевченко Ірина Сергіївна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Секретар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в депутати Красноріченської СОТГ Угрюмова Ольга Олександрівна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Скачкова Надія Анатоліївна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в депутати Красноріченської СОТГ Танцюра Денис Сергійович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Оберемкова Ніна Василівна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Кремінська районна організація партія БЛОК ПЕТРА ПОРОШЕНКА «СОЛІДАРНІСТЬ»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Чехута Євген Вікторович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на посаду голови Красноріченської СОТГ Мар</w:t>
            </w:r>
            <w:r w:rsidRPr="00E91464">
              <w:rPr>
                <w:sz w:val="20"/>
                <w:szCs w:val="20"/>
              </w:rPr>
              <w:t>’</w:t>
            </w:r>
            <w:r w:rsidRPr="00E91464">
              <w:rPr>
                <w:sz w:val="20"/>
                <w:szCs w:val="20"/>
                <w:lang w:val="uk-UA"/>
              </w:rPr>
              <w:t>ясов Роман Володимирович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Плетюхіна Валентина Миколаївна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на посаду голови Красноріченської СОТГ Жувако Віталій Миколайович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Тіщенко Анжела Євгеніївна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  <w:tr w:rsidR="00940C5B" w:rsidRPr="00E91464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Чернишева Надія Андріївна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в депутати Красноріченської СОТГ Волковий Олександр Іванович</w:t>
            </w:r>
          </w:p>
        </w:tc>
      </w:tr>
      <w:tr w:rsidR="00940C5B" w:rsidRPr="00823BDE" w:rsidTr="00823BDE">
        <w:trPr>
          <w:trHeight w:val="14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Ляхова Валентина Іванівна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Кремінська районна організація партія ВСЕУКРАЇНСЬКЕ ОБ’ЄДНАННЯ  «БАТЬКІВЩІНА»</w:t>
            </w:r>
          </w:p>
        </w:tc>
      </w:tr>
      <w:tr w:rsidR="00940C5B" w:rsidRPr="00E91464" w:rsidTr="00823BDE">
        <w:trPr>
          <w:trHeight w:val="959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Кучерявлюк Галина Анатоліївна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в депутати Красноріченської СОТГ Бондарь Олексій Олексійович</w:t>
            </w:r>
          </w:p>
        </w:tc>
      </w:tr>
      <w:tr w:rsidR="00940C5B" w:rsidRPr="00E91464" w:rsidTr="00823BDE">
        <w:trPr>
          <w:trHeight w:val="97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Овсієнко Людмила Миколаївна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Кандидат в депутати Красноріченської СОТГ Бугайова Олена Миколаївна</w:t>
            </w:r>
          </w:p>
        </w:tc>
      </w:tr>
      <w:tr w:rsidR="00940C5B" w:rsidRPr="00E91464" w:rsidTr="00823BDE">
        <w:trPr>
          <w:trHeight w:val="73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Клименко Надія Євгеніївна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Кандида в депутати Красноріченської СОТГ Головань Надія Іванівна</w:t>
            </w:r>
          </w:p>
        </w:tc>
      </w:tr>
      <w:tr w:rsidR="00940C5B" w:rsidRPr="00E91464" w:rsidTr="00823BDE">
        <w:trPr>
          <w:trHeight w:val="959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Бугайцова Лідія Вікторівна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  <w:tr w:rsidR="00940C5B" w:rsidRPr="00E91464" w:rsidTr="00823BDE">
        <w:trPr>
          <w:trHeight w:val="97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Петлиця Наталія Віталіївна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  <w:tr w:rsidR="00940C5B" w:rsidRPr="00E91464" w:rsidTr="00823BDE">
        <w:trPr>
          <w:trHeight w:val="73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Корольова Олександра Дмитрівна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  <w:tr w:rsidR="00940C5B" w:rsidRPr="00E91464" w:rsidTr="00823BDE">
        <w:trPr>
          <w:trHeight w:val="734"/>
        </w:trPr>
        <w:tc>
          <w:tcPr>
            <w:tcW w:w="1033" w:type="dxa"/>
            <w:vAlign w:val="center"/>
          </w:tcPr>
          <w:p w:rsidR="00940C5B" w:rsidRPr="00E91464" w:rsidRDefault="00940C5B" w:rsidP="00E9146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4459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Дем’янова Юлія Анатоліївна</w:t>
            </w:r>
          </w:p>
        </w:tc>
        <w:tc>
          <w:tcPr>
            <w:tcW w:w="3874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4651" w:type="dxa"/>
            <w:vAlign w:val="center"/>
          </w:tcPr>
          <w:p w:rsidR="00940C5B" w:rsidRPr="00E91464" w:rsidRDefault="00940C5B" w:rsidP="00823BDE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E91464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</w:tbl>
    <w:p w:rsidR="00940C5B" w:rsidRDefault="00940C5B" w:rsidP="005B4821">
      <w:pPr>
        <w:spacing w:after="0" w:line="240" w:lineRule="auto"/>
        <w:rPr>
          <w:sz w:val="28"/>
          <w:szCs w:val="28"/>
          <w:lang w:val="uk-UA"/>
        </w:rPr>
      </w:pPr>
    </w:p>
    <w:p w:rsidR="00940C5B" w:rsidRDefault="00940C5B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Новікова В.П.</w:t>
      </w:r>
    </w:p>
    <w:p w:rsidR="00940C5B" w:rsidRDefault="00940C5B" w:rsidP="005B4821">
      <w:pPr>
        <w:spacing w:after="0" w:line="240" w:lineRule="auto"/>
        <w:ind w:left="426"/>
        <w:rPr>
          <w:sz w:val="28"/>
          <w:szCs w:val="28"/>
          <w:lang w:val="uk-UA"/>
        </w:rPr>
      </w:pPr>
    </w:p>
    <w:p w:rsidR="00940C5B" w:rsidRPr="00FE2C48" w:rsidRDefault="00940C5B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Бутенко Г.М.</w:t>
      </w:r>
    </w:p>
    <w:sectPr w:rsidR="00940C5B" w:rsidRPr="00FE2C48" w:rsidSect="00901298">
      <w:pgSz w:w="16838" w:h="11906" w:orient="landscape"/>
      <w:pgMar w:top="426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C48"/>
    <w:rsid w:val="00266600"/>
    <w:rsid w:val="002C5B93"/>
    <w:rsid w:val="003C7969"/>
    <w:rsid w:val="005B4821"/>
    <w:rsid w:val="00652447"/>
    <w:rsid w:val="007D2130"/>
    <w:rsid w:val="00823BDE"/>
    <w:rsid w:val="00871576"/>
    <w:rsid w:val="00901298"/>
    <w:rsid w:val="00940C5B"/>
    <w:rsid w:val="00987E4B"/>
    <w:rsid w:val="00997164"/>
    <w:rsid w:val="009B6B8C"/>
    <w:rsid w:val="009F1A42"/>
    <w:rsid w:val="00B275A4"/>
    <w:rsid w:val="00D35CC3"/>
    <w:rsid w:val="00DE6AAD"/>
    <w:rsid w:val="00E91464"/>
    <w:rsid w:val="00EA2A79"/>
    <w:rsid w:val="00F10376"/>
    <w:rsid w:val="00F41C73"/>
    <w:rsid w:val="00F819D5"/>
    <w:rsid w:val="00FC763C"/>
    <w:rsid w:val="00FE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57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2C4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324</Words>
  <Characters>1853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Склад членів Красноріченської дільничної виборчої комісії №440148</dc:title>
  <dc:subject/>
  <dc:creator>Викуся</dc:creator>
  <cp:keywords/>
  <dc:description/>
  <cp:lastModifiedBy>USER</cp:lastModifiedBy>
  <cp:revision>2</cp:revision>
  <dcterms:created xsi:type="dcterms:W3CDTF">2017-10-13T06:35:00Z</dcterms:created>
  <dcterms:modified xsi:type="dcterms:W3CDTF">2017-10-13T06:35:00Z</dcterms:modified>
</cp:coreProperties>
</file>